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89771" w14:textId="0C635993" w:rsidR="006B2F86" w:rsidRDefault="00327D08" w:rsidP="00E71FC3">
      <w:pPr>
        <w:pStyle w:val="NoSpacing"/>
      </w:pPr>
      <w:r>
        <w:rPr>
          <w:u w:val="single"/>
        </w:rPr>
        <w:t>John BATYN</w:t>
      </w:r>
      <w:r>
        <w:t xml:space="preserve">      (fl.1444-6)</w:t>
      </w:r>
    </w:p>
    <w:p w14:paraId="5A701160" w14:textId="586113DA" w:rsidR="00327D08" w:rsidRDefault="00327D08" w:rsidP="00E71FC3">
      <w:pPr>
        <w:pStyle w:val="NoSpacing"/>
      </w:pPr>
      <w:r>
        <w:t>Monk of Dunkeswell Abbey.</w:t>
      </w:r>
    </w:p>
    <w:p w14:paraId="1F43690A" w14:textId="78216C1C" w:rsidR="00327D08" w:rsidRDefault="00327D08" w:rsidP="00E71FC3">
      <w:pPr>
        <w:pStyle w:val="NoSpacing"/>
      </w:pPr>
    </w:p>
    <w:p w14:paraId="353D7951" w14:textId="1263D7BE" w:rsidR="00327D08" w:rsidRDefault="00327D08" w:rsidP="00E71FC3">
      <w:pPr>
        <w:pStyle w:val="NoSpacing"/>
      </w:pPr>
    </w:p>
    <w:p w14:paraId="1B585A29" w14:textId="5835EAAE" w:rsidR="00327D08" w:rsidRDefault="00327D08" w:rsidP="00E71FC3">
      <w:pPr>
        <w:pStyle w:val="NoSpacing"/>
      </w:pPr>
      <w:r>
        <w:t>19 Sep.1444</w:t>
      </w:r>
      <w:r>
        <w:tab/>
        <w:t>He was ordained acolyte and subdeacon.</w:t>
      </w:r>
    </w:p>
    <w:p w14:paraId="2CB11468" w14:textId="6F10881E" w:rsidR="00327D08" w:rsidRDefault="00327D08" w:rsidP="00327D08">
      <w:pPr>
        <w:pStyle w:val="NoSpacing"/>
      </w:pPr>
      <w:r>
        <w:tab/>
      </w:r>
      <w:r>
        <w:tab/>
      </w:r>
      <w:r>
        <w:t>(“Register of Edmund Lacy, Bishop of Exeter 1420-55” part 4 p.1</w:t>
      </w:r>
      <w:r>
        <w:t>99)</w:t>
      </w:r>
    </w:p>
    <w:p w14:paraId="6842D770" w14:textId="27E573E5" w:rsidR="00327D08" w:rsidRDefault="00327D08" w:rsidP="00327D08">
      <w:pPr>
        <w:pStyle w:val="NoSpacing"/>
      </w:pPr>
      <w:r>
        <w:t>22 May1445</w:t>
      </w:r>
      <w:r>
        <w:tab/>
        <w:t>He was ordained deacon.    (ibid.p.203)</w:t>
      </w:r>
    </w:p>
    <w:p w14:paraId="289BF2EE" w14:textId="56200690" w:rsidR="00327D08" w:rsidRDefault="00327D08" w:rsidP="00327D08">
      <w:pPr>
        <w:pStyle w:val="NoSpacing"/>
      </w:pPr>
      <w:r>
        <w:t>24 Sep.1446</w:t>
      </w:r>
      <w:r>
        <w:tab/>
        <w:t>He was ordained priest.   (ibid.p.209)</w:t>
      </w:r>
      <w:bookmarkStart w:id="0" w:name="_GoBack"/>
      <w:bookmarkEnd w:id="0"/>
    </w:p>
    <w:p w14:paraId="2068A72F" w14:textId="77777777" w:rsidR="00327D08" w:rsidRDefault="00327D08" w:rsidP="00327D08">
      <w:pPr>
        <w:pStyle w:val="NoSpacing"/>
      </w:pPr>
    </w:p>
    <w:p w14:paraId="69E281E6" w14:textId="77777777" w:rsidR="00327D08" w:rsidRDefault="00327D08" w:rsidP="00327D08">
      <w:pPr>
        <w:pStyle w:val="NoSpacing"/>
      </w:pPr>
    </w:p>
    <w:p w14:paraId="319E4DDD" w14:textId="77777777" w:rsidR="00327D08" w:rsidRPr="00E20AF4" w:rsidRDefault="00327D08" w:rsidP="00327D08">
      <w:pPr>
        <w:pStyle w:val="NoSpacing"/>
      </w:pPr>
      <w:r>
        <w:t>21 November 2019</w:t>
      </w:r>
    </w:p>
    <w:p w14:paraId="2057286B" w14:textId="211DF40C" w:rsidR="00327D08" w:rsidRPr="00327D08" w:rsidRDefault="00327D08" w:rsidP="00E71FC3">
      <w:pPr>
        <w:pStyle w:val="NoSpacing"/>
      </w:pPr>
    </w:p>
    <w:sectPr w:rsidR="00327D08" w:rsidRPr="00327D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0F929" w14:textId="77777777" w:rsidR="00327D08" w:rsidRDefault="00327D08" w:rsidP="00E71FC3">
      <w:pPr>
        <w:spacing w:after="0" w:line="240" w:lineRule="auto"/>
      </w:pPr>
      <w:r>
        <w:separator/>
      </w:r>
    </w:p>
  </w:endnote>
  <w:endnote w:type="continuationSeparator" w:id="0">
    <w:p w14:paraId="30C4D68F" w14:textId="77777777" w:rsidR="00327D08" w:rsidRDefault="00327D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2C2B2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6C7DB" w14:textId="77777777" w:rsidR="00327D08" w:rsidRDefault="00327D08" w:rsidP="00E71FC3">
      <w:pPr>
        <w:spacing w:after="0" w:line="240" w:lineRule="auto"/>
      </w:pPr>
      <w:r>
        <w:separator/>
      </w:r>
    </w:p>
  </w:footnote>
  <w:footnote w:type="continuationSeparator" w:id="0">
    <w:p w14:paraId="4D8FFA47" w14:textId="77777777" w:rsidR="00327D08" w:rsidRDefault="00327D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D08"/>
    <w:rsid w:val="001A7C09"/>
    <w:rsid w:val="00327D08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BD249"/>
  <w15:chartTrackingRefBased/>
  <w15:docId w15:val="{D472B239-D0E1-4458-8C11-A6ABEB95F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14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2019-11-21T17:32:00Z</dcterms:created>
  <dcterms:modified xsi:type="dcterms:W3CDTF">2019-11-21T17:46:00Z</dcterms:modified>
</cp:coreProperties>
</file>